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05B3B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SWANSON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fl.1488-1500)</w:t>
      </w:r>
    </w:p>
    <w:p w14:paraId="3708D135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684EC042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2944C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FE5CD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1488-9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B.A.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190)</w:t>
      </w:r>
    </w:p>
    <w:p w14:paraId="22CFBA2C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1492-3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M.A.  </w:t>
      </w:r>
      <w:proofErr w:type="gramEnd"/>
      <w:r>
        <w:rPr>
          <w:rFonts w:ascii="Times New Roman" w:hAnsi="Times New Roman" w:cs="Times New Roman"/>
          <w:sz w:val="24"/>
          <w:szCs w:val="24"/>
        </w:rPr>
        <w:t>(ibid.)</w:t>
      </w:r>
    </w:p>
    <w:p w14:paraId="1625F584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1499-1500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B.D.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49488006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64536C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E14FFF" w14:textId="77777777" w:rsidR="00A02FE1" w:rsidRDefault="00A02FE1" w:rsidP="00A02F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August 2021</w:t>
      </w:r>
    </w:p>
    <w:p w14:paraId="40FF5E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1179" w14:textId="77777777" w:rsidR="00A02FE1" w:rsidRDefault="00A02FE1" w:rsidP="009139A6">
      <w:r>
        <w:separator/>
      </w:r>
    </w:p>
  </w:endnote>
  <w:endnote w:type="continuationSeparator" w:id="0">
    <w:p w14:paraId="3B4F4C4D" w14:textId="77777777" w:rsidR="00A02FE1" w:rsidRDefault="00A02F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45B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D6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053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356E" w14:textId="77777777" w:rsidR="00A02FE1" w:rsidRDefault="00A02FE1" w:rsidP="009139A6">
      <w:r>
        <w:separator/>
      </w:r>
    </w:p>
  </w:footnote>
  <w:footnote w:type="continuationSeparator" w:id="0">
    <w:p w14:paraId="2B7B3399" w14:textId="77777777" w:rsidR="00A02FE1" w:rsidRDefault="00A02F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C42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06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87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FE1"/>
    <w:rsid w:val="000666E0"/>
    <w:rsid w:val="002510B7"/>
    <w:rsid w:val="005C130B"/>
    <w:rsid w:val="00826F5C"/>
    <w:rsid w:val="009139A6"/>
    <w:rsid w:val="009448BB"/>
    <w:rsid w:val="00A02FE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DE430"/>
  <w15:chartTrackingRefBased/>
  <w15:docId w15:val="{D2D960CD-693E-4629-BB94-9EF43F3B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2021-10-08T18:58:00Z</dcterms:created>
  <dcterms:modified xsi:type="dcterms:W3CDTF">2021-10-08T19:00:00Z</dcterms:modified>
</cp:coreProperties>
</file>